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39B43BE8" w:rsidR="00F62662" w:rsidRPr="00F62662" w:rsidRDefault="00000000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D3BFA">
            <w:rPr>
              <w:rFonts w:cstheme="minorHAnsi"/>
              <w:b/>
              <w:bCs/>
            </w:rPr>
            <w:t>PGE Energetyka Kolejowa Operator Sp. z o.o.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04F362E1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rFonts w:ascii="Verdana" w:hAnsi="Verdana" w:cstheme="majorBidi"/>
              <w:b/>
              <w:bCs/>
              <w:szCs w:val="26"/>
            </w:rPr>
            <w:t>Dostawa materiałów - diody do modernizacji zespołów prostownikowych</w:t>
          </w:r>
        </w:sdtContent>
      </w:sdt>
    </w:p>
    <w:p w14:paraId="19EAABB1" w14:textId="070BC705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>
            <w:rPr>
              <w:b/>
              <w:bCs/>
            </w:rPr>
            <w:t>POST/HZ/EO/HZL/00064/2026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738009774" w:edGrp="everyone" w:colFirst="1" w:colLast="1"/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1441687647" w:edGrp="everyone" w:colFirst="1" w:colLast="1"/>
            <w:permEnd w:id="738009774"/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1028088049" w:edGrp="everyone" w:colFirst="1" w:colLast="1"/>
            <w:permEnd w:id="1441687647"/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permEnd w:id="1028088049"/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permStart w:id="762718054" w:edGrp="everyone" w:colFirst="1" w:colLast="1"/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permStart w:id="1881557586" w:edGrp="everyone" w:colFirst="1" w:colLast="1"/>
            <w:permEnd w:id="762718054"/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permStart w:id="668351319" w:edGrp="everyone" w:colFirst="1" w:colLast="1"/>
            <w:permEnd w:id="1881557586"/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ermStart w:id="1310423967" w:edGrp="everyone" w:colFirst="1" w:colLast="1"/>
            <w:permEnd w:id="668351319"/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  <w:permEnd w:id="1310423967"/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permStart w:id="1639016116" w:edGrp="everyone"/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permEnd w:id="1639016116"/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permStart w:id="647380025" w:edGrp="everyone" w:colFirst="2" w:colLast="2"/>
            <w:permStart w:id="23201745" w:edGrp="everyone" w:colFirst="3" w:colLast="3"/>
            <w:permStart w:id="813839607" w:edGrp="everyone" w:colFirst="4" w:colLast="4"/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5DB4FEBA" w:rsidR="00C75417" w:rsidRPr="00604915" w:rsidRDefault="00781AD8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Komplet 1 800 szt. di</w:t>
            </w:r>
            <w:r w:rsidR="005B7F9E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o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d zgodnych z OPZ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ermEnd w:id="647380025"/>
    <w:permEnd w:id="23201745"/>
    <w:permEnd w:id="813839607"/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3FB5BB2C" w14:textId="53D431A0" w:rsidR="003C1D9C" w:rsidRPr="003F4BE5" w:rsidRDefault="00441F2F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F4BE5">
        <w:rPr>
          <w:bCs/>
        </w:rPr>
        <w:lastRenderedPageBreak/>
        <w:t>Oferujemy rozwiązanie:</w:t>
      </w:r>
    </w:p>
    <w:permStart w:id="121326580" w:edGrp="everyone"/>
    <w:p w14:paraId="778F36B1" w14:textId="654B5C45" w:rsidR="00441F2F" w:rsidRPr="003F4BE5" w:rsidRDefault="00000000" w:rsidP="001E1135">
      <w:pPr>
        <w:pStyle w:val="Akapitzlist"/>
        <w:spacing w:beforeLines="40" w:before="96" w:after="240"/>
        <w:ind w:left="993" w:hanging="273"/>
        <w:contextualSpacing w:val="0"/>
        <w:rPr>
          <w:bCs/>
        </w:rPr>
      </w:pPr>
      <w:sdt>
        <w:sdtPr>
          <w:rPr>
            <w:rFonts w:ascii="Segoe UI Symbol" w:hAnsi="Segoe UI Symbol" w:cs="Segoe UI Symbol"/>
          </w:rPr>
          <w:id w:val="413991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 w:rsidRPr="003F4BE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 w:rsidRPr="003F4BE5">
        <w:t xml:space="preserve">  </w:t>
      </w:r>
      <w:permEnd w:id="121326580"/>
      <w:r w:rsidR="00441F2F" w:rsidRPr="003F4BE5">
        <w:rPr>
          <w:bCs/>
        </w:rPr>
        <w:t>Wynikające z dokumentacji projektowej (oryginalne urządzenia),</w:t>
      </w:r>
    </w:p>
    <w:permStart w:id="837162913" w:edGrp="everyone"/>
    <w:p w14:paraId="6296D37B" w14:textId="69F76C69" w:rsidR="00441F2F" w:rsidRPr="003C1D9C" w:rsidRDefault="00000000" w:rsidP="001E1135">
      <w:pPr>
        <w:pStyle w:val="Akapitzlist"/>
        <w:spacing w:beforeLines="40" w:before="96" w:after="240"/>
        <w:ind w:left="1050" w:hanging="330"/>
        <w:contextualSpacing w:val="0"/>
        <w:jc w:val="both"/>
        <w:rPr>
          <w:bCs/>
        </w:rPr>
      </w:pPr>
      <w:sdt>
        <w:sdtPr>
          <w:rPr>
            <w:rFonts w:ascii="Segoe UI Symbol" w:hAnsi="Segoe UI Symbol" w:cs="Segoe UI Symbol"/>
          </w:rPr>
          <w:id w:val="18376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 w:rsidRPr="003F4BE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 w:rsidRPr="003F4BE5">
        <w:t xml:space="preserve">  </w:t>
      </w:r>
      <w:permEnd w:id="837162913"/>
      <w:r w:rsidR="00441F2F" w:rsidRPr="003F4BE5">
        <w:rPr>
          <w:bCs/>
        </w:rPr>
        <w:t>Równoważne – zgodnie z za</w:t>
      </w:r>
      <w:r w:rsidR="00A608BF" w:rsidRPr="003F4BE5">
        <w:rPr>
          <w:bCs/>
        </w:rPr>
        <w:t>łączonymi dokumentami</w:t>
      </w:r>
      <w:r w:rsidR="00BD7BF2" w:rsidRPr="003F4BE5">
        <w:rPr>
          <w:bCs/>
        </w:rPr>
        <w:t xml:space="preserve">, o których mowa w </w:t>
      </w:r>
      <w:r w:rsidR="00BD7BF2" w:rsidRPr="003F4BE5">
        <w:rPr>
          <w:b/>
        </w:rPr>
        <w:t xml:space="preserve">Załączniku nr </w:t>
      </w:r>
      <w:r w:rsidR="0098741D">
        <w:rPr>
          <w:b/>
        </w:rPr>
        <w:t>9</w:t>
      </w:r>
      <w:r w:rsidR="00BD7BF2" w:rsidRPr="003F4BE5">
        <w:rPr>
          <w:b/>
        </w:rPr>
        <w:t xml:space="preserve"> do SWZ</w:t>
      </w:r>
      <w:r w:rsidR="00BD7BF2" w:rsidRPr="003F4BE5">
        <w:rPr>
          <w:bCs/>
        </w:rPr>
        <w:t xml:space="preserve"> – wykaz materiałów równoważnych</w:t>
      </w:r>
      <w:r w:rsidR="00A608BF" w:rsidRPr="003F4BE5">
        <w:rPr>
          <w:bCs/>
        </w:rPr>
        <w:t>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Pr="003F4BE5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3F4BE5">
        <w:rPr>
          <w:color w:val="000000" w:themeColor="text1"/>
        </w:rPr>
        <w:t>składek</w:t>
      </w:r>
      <w:r w:rsidR="0084040D" w:rsidRPr="003F4BE5">
        <w:rPr>
          <w:color w:val="000000" w:themeColor="text1"/>
        </w:rPr>
        <w:t xml:space="preserve"> związanych z ubezpieczeniem społecznym</w:t>
      </w:r>
      <w:r w:rsidR="002D655E" w:rsidRPr="003F4BE5">
        <w:rPr>
          <w:color w:val="000000" w:themeColor="text1"/>
        </w:rPr>
        <w:t>,</w:t>
      </w:r>
    </w:p>
    <w:p w14:paraId="5421A058" w14:textId="276CFBD0" w:rsidR="00463BA7" w:rsidRPr="003F4BE5" w:rsidRDefault="00463BA7" w:rsidP="001E1135">
      <w:pPr>
        <w:pStyle w:val="Styl1"/>
        <w:numPr>
          <w:ilvl w:val="0"/>
          <w:numId w:val="8"/>
        </w:numPr>
        <w:jc w:val="both"/>
      </w:pPr>
      <w:r w:rsidRPr="003F4BE5">
        <w:t>oferowany asortyment spełnia wymogi OPZ (</w:t>
      </w:r>
      <w:r w:rsidRPr="003F4BE5">
        <w:rPr>
          <w:b/>
          <w:bCs/>
        </w:rPr>
        <w:t>załącznik nr 1 do SWZ</w:t>
      </w:r>
      <w:r w:rsidRPr="003F4BE5">
        <w:t>), w tym w szczególności posiada niezbędne m.in. certyfikaty, deklaracje, dopuszczenia, jakie są wymagane prawem powszechnie obowiązującym oraz standardami branżowymi</w:t>
      </w:r>
      <w:r w:rsidR="006F70CE" w:rsidRPr="003F4BE5">
        <w:t>,</w:t>
      </w:r>
    </w:p>
    <w:p w14:paraId="263CAD05" w14:textId="76601F69" w:rsidR="00087646" w:rsidRPr="003F4BE5" w:rsidRDefault="002D655E" w:rsidP="001E1135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  <w:rPr>
          <w:color w:val="000000" w:themeColor="text1"/>
        </w:rPr>
      </w:pPr>
      <w:r w:rsidRPr="003F4BE5">
        <w:rPr>
          <w:color w:val="000000" w:themeColor="text1"/>
        </w:rPr>
        <w:t xml:space="preserve">w przypadku zaoferowania realizacji przedmiotu zamówienia z wykorzystaniem rozwiązań </w:t>
      </w:r>
      <w:r w:rsidRPr="003F4BE5">
        <w:rPr>
          <w:b/>
          <w:bCs/>
          <w:color w:val="000000" w:themeColor="text1"/>
        </w:rPr>
        <w:t>równoważnych</w:t>
      </w:r>
      <w:r w:rsidRPr="003F4BE5">
        <w:rPr>
          <w:color w:val="000000" w:themeColor="text1"/>
        </w:rPr>
        <w:t xml:space="preserve"> oraz wyboru naszej oferty jako najkorzystniejszej, przedstawimy dokumentację projektową zamienną (o ile będzie wymagana) w terminie 21 dni od daty zawarcia Umowy, w</w:t>
      </w:r>
      <w:r w:rsidR="00496AB1" w:rsidRPr="003F4BE5">
        <w:rPr>
          <w:color w:val="000000" w:themeColor="text1"/>
        </w:rPr>
        <w:t> </w:t>
      </w:r>
      <w:r w:rsidRPr="003F4BE5">
        <w:rPr>
          <w:color w:val="000000" w:themeColor="text1"/>
        </w:rPr>
        <w:t>przeciwnym wypadku zobowiązujemy się do realizacji przedmiotu zamówienia zgodnie z pierwotną dokumentacją projektową, w zaoferowanej cenie</w:t>
      </w:r>
      <w:r w:rsidR="00496AB1" w:rsidRPr="003F4BE5">
        <w:rPr>
          <w:color w:val="000000" w:themeColor="text1"/>
        </w:rPr>
        <w:t>.</w:t>
      </w:r>
      <w:r w:rsidR="00087646" w:rsidRPr="003F4BE5">
        <w:rPr>
          <w:color w:val="000000" w:themeColor="text1"/>
        </w:rPr>
        <w:t xml:space="preserve"> 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434D7EAF" w:rsidR="009C5E9F" w:rsidRDefault="009C5E9F" w:rsidP="001E1135">
      <w:pPr>
        <w:pStyle w:val="Styl1"/>
        <w:jc w:val="both"/>
      </w:pPr>
      <w:r>
        <w:t xml:space="preserve">Akceptujemy treść projektowanych </w:t>
      </w:r>
      <w:r w:rsidRPr="000C4EBC">
        <w:t>postanowień</w:t>
      </w:r>
      <w:r w:rsidR="00FD6B84" w:rsidRPr="000C4EBC">
        <w:t xml:space="preserve"> OWZ</w:t>
      </w:r>
      <w:r w:rsidR="00297B31" w:rsidRPr="000C4EBC">
        <w:t>T</w:t>
      </w:r>
      <w:r w:rsidRPr="000C4EBC">
        <w:t xml:space="preserve"> załączonych do SWZ i</w:t>
      </w:r>
      <w:r w:rsidR="000F330D" w:rsidRPr="000C4EBC">
        <w:t> </w:t>
      </w:r>
      <w:r w:rsidRPr="000C4EBC">
        <w:t>w</w:t>
      </w:r>
      <w:r w:rsidR="000F330D" w:rsidRPr="000C4EBC">
        <w:t> </w:t>
      </w:r>
      <w:r w:rsidRPr="000C4EBC">
        <w:t xml:space="preserve">przypadku wyboru naszej Oferty </w:t>
      </w:r>
      <w:r w:rsidR="002F6D71" w:rsidRPr="000C4EBC">
        <w:t xml:space="preserve">przyjmiemy Zamówienie do realizacji </w:t>
      </w:r>
      <w:r w:rsidRPr="000C4EBC">
        <w:t>na warunkach określonych</w:t>
      </w:r>
      <w:r>
        <w:t xml:space="preserve">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ermStart w:id="1894079660" w:edGrp="everyone"/>
    <w:p w14:paraId="7DB00381" w14:textId="029F8CC4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3023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1894079660"/>
      <w:r w:rsidR="00DC2E4C">
        <w:t>Przedmiot Zamó</w:t>
      </w:r>
      <w:r w:rsidR="00B126A1">
        <w:t>wienia wykonamy siłami własnymi,</w:t>
      </w:r>
    </w:p>
    <w:permStart w:id="42615084" w:edGrp="everyone"/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42615084"/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  <w:permStart w:id="2009737231" w:edGrp="everyone" w:colFirst="0" w:colLast="0"/>
            <w:permStart w:id="86530427" w:edGrp="everyone" w:colFirst="1" w:colLast="1"/>
            <w:permStart w:id="186125339" w:edGrp="everyone" w:colFirst="2" w:colLast="2"/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  <w:permEnd w:id="2009737231"/>
      <w:permEnd w:id="86530427"/>
      <w:permEnd w:id="186125339"/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2FADF6E7" w14:textId="7A057B77" w:rsidR="00063C0D" w:rsidRDefault="007F1989" w:rsidP="001E1135">
      <w:pPr>
        <w:pStyle w:val="Styl1"/>
      </w:pPr>
      <w:r>
        <w:lastRenderedPageBreak/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2069ADF7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F469F1">
            <w:rPr>
              <w:rFonts w:cstheme="minorHAnsi"/>
              <w:b/>
              <w:bCs/>
            </w:rPr>
            <w:t>120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ermStart w:id="1060511837" w:edGrp="everyone"/>
    <w:p w14:paraId="50183FB0" w14:textId="04E8ACDC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C4EBC">
            <w:rPr>
              <w:rFonts w:ascii="MS Gothic" w:eastAsia="MS Gothic" w:hAnsi="MS Gothic" w:cs="Segoe UI Symbol" w:hint="eastAsia"/>
            </w:rPr>
            <w:t>☒</w:t>
          </w:r>
        </w:sdtContent>
      </w:sdt>
      <w:r w:rsidR="00583383">
        <w:t xml:space="preserve">  </w:t>
      </w:r>
      <w:permEnd w:id="1060511837"/>
      <w:r w:rsidR="00583383">
        <w:t>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ermStart w:id="583339249" w:edGrp="everyone"/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583339249"/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</w:t>
      </w:r>
      <w:permStart w:id="1716797896" w:edGrp="everyone"/>
      <w:r>
        <w:t xml:space="preserve">..................................................................................... </w:t>
      </w:r>
      <w:permEnd w:id="1716797896"/>
      <w:r>
        <w:t xml:space="preserve">prowadzony przez bank </w:t>
      </w:r>
      <w:permStart w:id="1632729228" w:edGrp="everyone"/>
      <w:r>
        <w:t xml:space="preserve">................................................. </w:t>
      </w:r>
      <w:permEnd w:id="1632729228"/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5D153540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59C08BE5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>
            <w:rPr>
              <w:b/>
              <w:bCs/>
            </w:rPr>
            <w:t>POST/HZ/EO/HZL/00064/2026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permStart w:id="911347780" w:edGrp="everyone"/>
      <w:r>
        <w:t>__________________________________________</w:t>
      </w:r>
      <w:permEnd w:id="911347780"/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permStart w:id="1839467673" w:edGrp="everyone"/>
      <w:r>
        <w:lastRenderedPageBreak/>
        <w:t>__________________________________________</w:t>
      </w:r>
      <w:permEnd w:id="1839467673"/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336CB96F" w14:textId="77777777" w:rsidR="00E3023C" w:rsidRDefault="00E3023C" w:rsidP="001E1135">
      <w:pPr>
        <w:rPr>
          <w:rFonts w:eastAsia="Times New Roman" w:cs="Times New Roman"/>
          <w:b/>
          <w:szCs w:val="18"/>
        </w:rPr>
      </w:pPr>
    </w:p>
    <w:p w14:paraId="01378907" w14:textId="77777777" w:rsidR="00E3023C" w:rsidRDefault="00E3023C" w:rsidP="001E1135">
      <w:pPr>
        <w:rPr>
          <w:rFonts w:eastAsia="Times New Roman" w:cs="Times New Roman"/>
          <w:b/>
          <w:szCs w:val="18"/>
        </w:rPr>
      </w:pPr>
    </w:p>
    <w:p w14:paraId="19A25CBD" w14:textId="77777777" w:rsidR="00E3023C" w:rsidRPr="004119DA" w:rsidRDefault="00E3023C" w:rsidP="00E3023C">
      <w:pPr>
        <w:ind w:left="4254" w:firstLine="709"/>
      </w:pPr>
      <w:permStart w:id="1534603052" w:edGrp="everyone"/>
      <w:r w:rsidRPr="0035204E">
        <w:rPr>
          <w:rFonts w:eastAsia="Times New Roman" w:cs="Arial"/>
          <w:i/>
          <w:szCs w:val="18"/>
        </w:rPr>
        <w:t xml:space="preserve">_____________________, </w:t>
      </w:r>
      <w:permEnd w:id="1534603052"/>
      <w:r w:rsidRPr="0035204E">
        <w:rPr>
          <w:rFonts w:eastAsia="Times New Roman" w:cs="Arial"/>
          <w:i/>
          <w:szCs w:val="18"/>
        </w:rPr>
        <w:t xml:space="preserve">dn. </w:t>
      </w:r>
      <w:permStart w:id="1329023376" w:edGrp="everyone"/>
      <w:r w:rsidRPr="0035204E">
        <w:rPr>
          <w:rFonts w:eastAsia="Times New Roman" w:cs="Arial"/>
          <w:i/>
          <w:szCs w:val="18"/>
        </w:rPr>
        <w:t>____________</w:t>
      </w:r>
      <w:permEnd w:id="1329023376"/>
      <w:r w:rsidRPr="0035204E">
        <w:rPr>
          <w:rFonts w:eastAsia="Times New Roman" w:cs="Arial"/>
          <w:szCs w:val="18"/>
        </w:rPr>
        <w:tab/>
      </w:r>
    </w:p>
    <w:p w14:paraId="04CC6DDE" w14:textId="77777777" w:rsidR="00E3023C" w:rsidRPr="00735FA3" w:rsidRDefault="00E3023C" w:rsidP="00B82032">
      <w:pPr>
        <w:tabs>
          <w:tab w:val="left" w:pos="851"/>
        </w:tabs>
        <w:suppressAutoHyphens/>
        <w:spacing w:after="0"/>
        <w:ind w:left="4820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07D8E134" w14:textId="77777777" w:rsidR="00E3023C" w:rsidRDefault="00E3023C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0B1B59D" w14:textId="412CC897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cstheme="minorHAnsi"/>
              <w:b/>
              <w:iCs/>
            </w:rPr>
            <w:t>dostaw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5C85E8A2" w:rsidR="00241139" w:rsidRPr="00E6014D" w:rsidRDefault="004905E5" w:rsidP="00B664B4">
            <w:pPr>
              <w:ind w:right="28"/>
              <w:rPr>
                <w:rFonts w:cstheme="minorHAnsi"/>
              </w:rPr>
            </w:pPr>
            <w:permStart w:id="1212753163" w:edGrp="everyone"/>
            <w:r>
              <w:rPr>
                <w:rFonts w:cstheme="minorHAnsi"/>
              </w:rPr>
              <w:t xml:space="preserve"> </w:t>
            </w:r>
            <w:permEnd w:id="1212753163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10FB8E31" w:rsidR="00241139" w:rsidRPr="00B664B4" w:rsidRDefault="0000000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D3BFA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00000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0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0C4EBC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0C4EBC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690C9E65" w:rsidR="00735FA3" w:rsidRPr="009B470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  <w:highlight w:val="green"/>
        </w:rPr>
      </w:pPr>
      <w:r w:rsidRPr="000C4EBC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 w:rsidRPr="000C4EBC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2225AA30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rFonts w:ascii="Verdana" w:hAnsi="Verdana" w:cstheme="majorBidi"/>
              <w:b/>
              <w:bCs/>
              <w:szCs w:val="26"/>
            </w:rPr>
            <w:t>Dostawa materiałów - diody do modernizacji zespołów prostownikowych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4905E5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 w:rsidRPr="004905E5">
            <w:rPr>
              <w:b/>
              <w:bCs/>
            </w:rPr>
            <w:t>POST/HZ/EO/HZL/00064/2026</w:t>
          </w:r>
        </w:sdtContent>
      </w:sdt>
      <w:r w:rsidR="00536E11" w:rsidRPr="004905E5">
        <w:rPr>
          <w:b/>
          <w:bCs/>
        </w:rPr>
        <w:t xml:space="preserve">, </w:t>
      </w:r>
      <w:r w:rsidRPr="004905E5">
        <w:rPr>
          <w:rFonts w:ascii="Verdana" w:eastAsia="Times New Roman" w:hAnsi="Verdana" w:cs="Times New Roman"/>
          <w:szCs w:val="18"/>
        </w:rPr>
        <w:t>przedstawiamy</w:t>
      </w:r>
      <w:r w:rsidRPr="00225CCB">
        <w:rPr>
          <w:rFonts w:ascii="Verdana" w:eastAsia="Times New Roman" w:hAnsi="Verdana" w:cs="Times New Roman"/>
          <w:szCs w:val="18"/>
        </w:rPr>
        <w:t xml:space="preserve"> wykaz </w:t>
      </w:r>
      <w:r w:rsidRPr="00B02172">
        <w:rPr>
          <w:rFonts w:ascii="Verdana" w:eastAsia="Times New Roman" w:hAnsi="Verdana" w:cs="Times New Roman"/>
          <w:szCs w:val="18"/>
        </w:rPr>
        <w:t xml:space="preserve">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cstheme="minorHAnsi"/>
              <w:iCs/>
            </w:rPr>
            <w:t>dostaw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4B9E4BAA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</w:t>
            </w:r>
            <w:r w:rsidR="000C4EBC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dostaw</w:t>
            </w: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4A5E104A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  <w:permStart w:id="1563524536" w:edGrp="everyone"/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permEnd w:id="1563524536"/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permStart w:id="1747064675" w:edGrp="everyone"/>
      <w:r w:rsidRPr="0035204E">
        <w:rPr>
          <w:rFonts w:eastAsia="Times New Roman" w:cs="Calibri"/>
          <w:szCs w:val="18"/>
        </w:rPr>
        <w:t xml:space="preserve">___________________, </w:t>
      </w:r>
      <w:permEnd w:id="1747064675"/>
      <w:r w:rsidRPr="0035204E">
        <w:rPr>
          <w:rFonts w:eastAsia="Times New Roman" w:cs="Calibri"/>
          <w:szCs w:val="18"/>
        </w:rPr>
        <w:t xml:space="preserve">dn. </w:t>
      </w:r>
      <w:permStart w:id="1414818281" w:edGrp="everyone"/>
      <w:r w:rsidRPr="0035204E">
        <w:rPr>
          <w:rFonts w:eastAsia="Times New Roman" w:cs="Calibri"/>
          <w:szCs w:val="18"/>
        </w:rPr>
        <w:t xml:space="preserve">___________                                      </w:t>
      </w:r>
      <w:permEnd w:id="1414818281"/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86BC6EF" w14:textId="73DE6395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13C01905" w:rsidR="00227DC5" w:rsidRPr="00E6014D" w:rsidRDefault="004905E5" w:rsidP="00AE4799">
            <w:pPr>
              <w:ind w:right="28"/>
              <w:rPr>
                <w:rFonts w:cstheme="minorHAnsi"/>
              </w:rPr>
            </w:pPr>
            <w:permStart w:id="1224109768" w:edGrp="everyone"/>
            <w:r>
              <w:rPr>
                <w:rFonts w:cstheme="minorHAnsi"/>
              </w:rPr>
              <w:t xml:space="preserve"> </w:t>
            </w:r>
            <w:permEnd w:id="1224109768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7133BAED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D3BFA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4483FF2D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rFonts w:ascii="Verdana" w:hAnsi="Verdana" w:cstheme="majorBidi"/>
              <w:b/>
              <w:bCs/>
              <w:szCs w:val="26"/>
            </w:rPr>
            <w:t>Dostawa materiałów - diody do modernizacji zespołów prostownikowych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>
            <w:rPr>
              <w:b/>
              <w:bCs/>
            </w:rPr>
            <w:t>POST/HZ/EO/HZL/00064/2026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permStart w:id="1248750834" w:edGrp="everyone"/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ermEnd w:id="1248750834"/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</w:t>
      </w:r>
      <w:permStart w:id="1213890073" w:edGrp="everyone"/>
      <w:r w:rsidRPr="0008511F">
        <w:rPr>
          <w:rFonts w:eastAsia="Times New Roman" w:cs="Arial"/>
          <w:szCs w:val="18"/>
        </w:rPr>
        <w:t xml:space="preserve">……………………………………………………………………………………………….… </w:t>
      </w:r>
      <w:permEnd w:id="1213890073"/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permStart w:id="803804098" w:edGrp="everyone"/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ermEnd w:id="803804098"/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</w:t>
      </w:r>
      <w:permStart w:id="2144281308" w:edGrp="everyone"/>
      <w:r w:rsidRPr="0008511F">
        <w:rPr>
          <w:rFonts w:eastAsia="Times New Roman" w:cs="Arial"/>
          <w:szCs w:val="18"/>
        </w:rPr>
        <w:t xml:space="preserve">……………………………………………………………………………………………….………..….…… </w:t>
      </w:r>
      <w:permEnd w:id="2144281308"/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permStart w:id="731645102" w:edGrp="everyone"/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  <w:permEnd w:id="731645102"/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permStart w:id="1553137862" w:edGrp="everyone"/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  <w:permEnd w:id="1553137862"/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permStart w:id="182598376" w:edGrp="everyone"/>
      <w:r w:rsidRPr="0035204E">
        <w:rPr>
          <w:rFonts w:eastAsia="Times New Roman" w:cs="Arial"/>
          <w:i/>
          <w:szCs w:val="18"/>
        </w:rPr>
        <w:t xml:space="preserve">_____________________, </w:t>
      </w:r>
      <w:permEnd w:id="182598376"/>
      <w:r w:rsidRPr="0035204E">
        <w:rPr>
          <w:rFonts w:eastAsia="Times New Roman" w:cs="Arial"/>
          <w:i/>
          <w:szCs w:val="18"/>
        </w:rPr>
        <w:t xml:space="preserve">dn. </w:t>
      </w:r>
      <w:permStart w:id="820515935" w:edGrp="everyone"/>
      <w:r w:rsidRPr="0035204E">
        <w:rPr>
          <w:rFonts w:eastAsia="Times New Roman" w:cs="Arial"/>
          <w:i/>
          <w:szCs w:val="18"/>
        </w:rPr>
        <w:t>____________</w:t>
      </w:r>
      <w:permEnd w:id="820515935"/>
      <w:r w:rsidRPr="0035204E">
        <w:rPr>
          <w:rFonts w:eastAsia="Times New Roman" w:cs="Arial"/>
          <w:szCs w:val="18"/>
        </w:rPr>
        <w:tab/>
      </w:r>
      <w:permStart w:id="1673553201" w:edGrp="everyone"/>
    </w:p>
    <w:permEnd w:id="1673553201"/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7777777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6FC2330D" w14:textId="682B708C" w:rsidR="004A7E90" w:rsidRPr="00ED7E32" w:rsidRDefault="004A7E90" w:rsidP="004A7E90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ED7E32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NR 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8</w:t>
      </w:r>
      <w:r w:rsidRPr="00ED7E32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 </w:t>
      </w:r>
      <w:r w:rsidRPr="00A2772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WYKAZ PRODUCENTÓW POSZCZEGÓLNYCH URZĄDZEŃ</w:t>
      </w:r>
    </w:p>
    <w:p w14:paraId="082D6ED7" w14:textId="77777777" w:rsidR="004A7E90" w:rsidRDefault="004A7E90" w:rsidP="004A7E90">
      <w:pPr>
        <w:rPr>
          <w:rFonts w:ascii="Arial" w:hAnsi="Arial" w:cs="Arial"/>
          <w:sz w:val="20"/>
          <w:lang w:eastAsia="pl-PL"/>
        </w:rPr>
      </w:pPr>
    </w:p>
    <w:p w14:paraId="5201F4E9" w14:textId="77777777" w:rsidR="004A7E90" w:rsidRPr="00FE05A4" w:rsidRDefault="004A7E90" w:rsidP="004A7E90">
      <w:pPr>
        <w:rPr>
          <w:rFonts w:ascii="Arial" w:hAnsi="Arial" w:cs="Arial"/>
          <w:sz w:val="20"/>
          <w:lang w:eastAsia="pl-PL"/>
        </w:rPr>
      </w:pPr>
      <w:permStart w:id="1617825177" w:edGrp="everyone"/>
      <w:r w:rsidRPr="00FE05A4">
        <w:rPr>
          <w:rFonts w:ascii="Arial" w:hAnsi="Arial" w:cs="Arial"/>
          <w:sz w:val="20"/>
          <w:lang w:eastAsia="pl-PL"/>
        </w:rPr>
        <w:t>…………………………………………….......................................................................................</w:t>
      </w:r>
      <w:permEnd w:id="1617825177"/>
    </w:p>
    <w:p w14:paraId="301D8170" w14:textId="77777777" w:rsidR="004A7E90" w:rsidRPr="00FE05A4" w:rsidRDefault="004A7E90" w:rsidP="004A7E90">
      <w:pPr>
        <w:spacing w:line="360" w:lineRule="auto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Nazwa </w:t>
      </w:r>
      <w:r>
        <w:rPr>
          <w:rFonts w:ascii="Arial" w:hAnsi="Arial" w:cs="Arial"/>
          <w:sz w:val="20"/>
          <w:lang w:eastAsia="pl-PL"/>
        </w:rPr>
        <w:t>Wykonawcy</w:t>
      </w:r>
    </w:p>
    <w:p w14:paraId="76FB63A6" w14:textId="77777777" w:rsidR="004A7E90" w:rsidRPr="00FE05A4" w:rsidRDefault="004A7E90" w:rsidP="004A7E90">
      <w:pPr>
        <w:spacing w:line="360" w:lineRule="auto"/>
        <w:rPr>
          <w:rFonts w:ascii="Arial" w:hAnsi="Arial" w:cs="Arial"/>
          <w:sz w:val="20"/>
          <w:lang w:eastAsia="pl-PL"/>
        </w:rPr>
      </w:pPr>
      <w:permStart w:id="292519734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</w:t>
      </w:r>
      <w:permEnd w:id="292519734"/>
    </w:p>
    <w:p w14:paraId="252ADFD3" w14:textId="77777777" w:rsidR="004A7E90" w:rsidRPr="00FE05A4" w:rsidRDefault="004A7E90" w:rsidP="004A7E90">
      <w:pPr>
        <w:spacing w:line="360" w:lineRule="auto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Adres </w:t>
      </w:r>
      <w:r>
        <w:rPr>
          <w:rFonts w:ascii="Arial" w:hAnsi="Arial" w:cs="Arial"/>
          <w:sz w:val="20"/>
          <w:lang w:eastAsia="pl-PL"/>
        </w:rPr>
        <w:t>Wykonawcy</w:t>
      </w:r>
    </w:p>
    <w:p w14:paraId="78D979B1" w14:textId="77777777" w:rsidR="004A7E90" w:rsidRPr="00FE05A4" w:rsidRDefault="004A7E90" w:rsidP="004A7E90">
      <w:pPr>
        <w:jc w:val="center"/>
        <w:rPr>
          <w:rFonts w:ascii="Arial" w:hAnsi="Arial" w:cs="Arial"/>
          <w:b/>
          <w:sz w:val="20"/>
          <w:lang w:eastAsia="pl-PL"/>
        </w:rPr>
      </w:pPr>
    </w:p>
    <w:p w14:paraId="4A1E658C" w14:textId="599A12C1" w:rsidR="004A7E90" w:rsidRPr="00D80FA1" w:rsidRDefault="004A7E90" w:rsidP="004A7E90">
      <w:pPr>
        <w:spacing w:before="120" w:after="120" w:line="276" w:lineRule="auto"/>
        <w:outlineLvl w:val="0"/>
        <w:rPr>
          <w:rFonts w:cstheme="minorHAnsi"/>
        </w:rPr>
      </w:pPr>
      <w:r w:rsidRPr="007645C5">
        <w:rPr>
          <w:rFonts w:cstheme="minorHAnsi"/>
          <w:b/>
          <w:bCs/>
        </w:rPr>
        <w:t xml:space="preserve">Dotyczy postępowania zakupowego nr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706760016"/>
          <w:placeholder>
            <w:docPart w:val="4AC615E4FBD040ADA8C4A8BBFAF66FD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>
            <w:rPr>
              <w:rFonts w:cstheme="minorHAnsi"/>
              <w:b/>
              <w:bCs/>
            </w:rPr>
            <w:t>POST/HZ/EO/HZL/00064/2026</w:t>
          </w:r>
        </w:sdtContent>
      </w:sdt>
      <w:r w:rsidRPr="007645C5">
        <w:rPr>
          <w:rFonts w:cstheme="minorHAnsi"/>
          <w:b/>
          <w:bCs/>
        </w:rPr>
        <w:t xml:space="preserve"> prowadzonego w trybie przetargu nieograniczonego</w:t>
      </w:r>
      <w:r w:rsidRPr="007645C5">
        <w:rPr>
          <w:rFonts w:cstheme="minorHAnsi"/>
        </w:rPr>
        <w:t xml:space="preserve"> p</w:t>
      </w:r>
      <w:r>
        <w:rPr>
          <w:rFonts w:cstheme="minorHAnsi"/>
        </w:rPr>
        <w:t>n</w:t>
      </w:r>
      <w:r w:rsidRPr="007645C5">
        <w:rPr>
          <w:rFonts w:cstheme="minorHAnsi"/>
        </w:rPr>
        <w:t xml:space="preserve">. </w:t>
      </w:r>
      <w:sdt>
        <w:sdtPr>
          <w:rPr>
            <w:rFonts w:cstheme="minorHAnsi"/>
          </w:rPr>
          <w:alias w:val="AUTOMAT - NIE uzupełniaj"/>
          <w:tag w:val=""/>
          <w:id w:val="-1600631982"/>
          <w:placeholder>
            <w:docPart w:val="B2318E0E46934B448100EB87CEBB4C58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rFonts w:cstheme="minorHAnsi"/>
            </w:rPr>
            <w:t>Dostawa materiałów - diody do modernizacji zespołów prostownikowych</w:t>
          </w:r>
        </w:sdtContent>
      </w:sdt>
    </w:p>
    <w:p w14:paraId="0B2A9B95" w14:textId="77777777" w:rsidR="004A7E90" w:rsidRDefault="004A7E90" w:rsidP="004A7E90">
      <w:pPr>
        <w:spacing w:line="360" w:lineRule="auto"/>
        <w:rPr>
          <w:rFonts w:ascii="Arial" w:eastAsia="MS Mincho" w:hAnsi="Arial" w:cs="Arial"/>
          <w:sz w:val="20"/>
          <w:lang w:eastAsia="pl-PL"/>
        </w:rPr>
      </w:pPr>
    </w:p>
    <w:p w14:paraId="7C9F4FEF" w14:textId="77777777" w:rsidR="004A7E90" w:rsidRPr="00FE05A4" w:rsidRDefault="004A7E90" w:rsidP="004A7E90">
      <w:pPr>
        <w:spacing w:line="360" w:lineRule="auto"/>
        <w:rPr>
          <w:rFonts w:ascii="Arial" w:eastAsia="MS Mincho" w:hAnsi="Arial" w:cs="Arial"/>
          <w:sz w:val="20"/>
          <w:lang w:eastAsia="pl-PL"/>
        </w:rPr>
      </w:pPr>
      <w:r w:rsidRPr="00FE05A4">
        <w:rPr>
          <w:rFonts w:ascii="Arial" w:eastAsia="MS Mincho" w:hAnsi="Arial" w:cs="Arial"/>
          <w:sz w:val="20"/>
          <w:lang w:eastAsia="pl-PL"/>
        </w:rPr>
        <w:t xml:space="preserve">Składając ofertę </w:t>
      </w:r>
      <w:r>
        <w:rPr>
          <w:rFonts w:ascii="Arial" w:eastAsia="MS Mincho" w:hAnsi="Arial" w:cs="Arial"/>
          <w:sz w:val="20"/>
          <w:lang w:eastAsia="pl-PL"/>
        </w:rPr>
        <w:t xml:space="preserve">w ww. postępowaniu </w:t>
      </w:r>
      <w:r w:rsidRPr="00FE05A4">
        <w:rPr>
          <w:rFonts w:ascii="Arial" w:eastAsia="MS Mincho" w:hAnsi="Arial" w:cs="Arial"/>
          <w:sz w:val="20"/>
          <w:lang w:eastAsia="pl-PL"/>
        </w:rPr>
        <w:t>oświadczam(y), że producentem poszczególnych Urządzeń jest:</w:t>
      </w:r>
    </w:p>
    <w:tbl>
      <w:tblPr>
        <w:tblW w:w="8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41"/>
        <w:gridCol w:w="2461"/>
        <w:gridCol w:w="2445"/>
        <w:gridCol w:w="2809"/>
      </w:tblGrid>
      <w:tr w:rsidR="004A7E90" w:rsidRPr="00FE05A4" w14:paraId="50920408" w14:textId="77777777" w:rsidTr="000C27C3">
        <w:trPr>
          <w:trHeight w:val="538"/>
        </w:trPr>
        <w:tc>
          <w:tcPr>
            <w:tcW w:w="741" w:type="dxa"/>
            <w:vAlign w:val="center"/>
          </w:tcPr>
          <w:p w14:paraId="06CA757F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 xml:space="preserve">Lp. </w:t>
            </w:r>
          </w:p>
        </w:tc>
        <w:tc>
          <w:tcPr>
            <w:tcW w:w="2461" w:type="dxa"/>
            <w:vAlign w:val="center"/>
          </w:tcPr>
          <w:p w14:paraId="200A2B62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Nazwa urządzenia</w:t>
            </w:r>
          </w:p>
        </w:tc>
        <w:tc>
          <w:tcPr>
            <w:tcW w:w="2445" w:type="dxa"/>
            <w:vAlign w:val="center"/>
          </w:tcPr>
          <w:p w14:paraId="412F0274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Model/ Typ urządzenia</w:t>
            </w:r>
          </w:p>
        </w:tc>
        <w:tc>
          <w:tcPr>
            <w:tcW w:w="2809" w:type="dxa"/>
            <w:vAlign w:val="center"/>
          </w:tcPr>
          <w:p w14:paraId="437DEA4A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Producent</w:t>
            </w:r>
          </w:p>
        </w:tc>
      </w:tr>
      <w:tr w:rsidR="004A7E90" w:rsidRPr="00FE05A4" w14:paraId="69BDE5A9" w14:textId="77777777" w:rsidTr="000C27C3">
        <w:trPr>
          <w:trHeight w:val="557"/>
        </w:trPr>
        <w:tc>
          <w:tcPr>
            <w:tcW w:w="741" w:type="dxa"/>
            <w:vAlign w:val="center"/>
          </w:tcPr>
          <w:p w14:paraId="0CB17702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permStart w:id="1102120401" w:edGrp="everyone" w:colFirst="2" w:colLast="2"/>
            <w:permStart w:id="1109143089" w:edGrp="everyone" w:colFirst="3" w:colLast="3"/>
            <w:r w:rsidRPr="00FE05A4">
              <w:rPr>
                <w:rFonts w:ascii="Arial" w:hAnsi="Arial" w:cs="Arial"/>
                <w:sz w:val="20"/>
                <w:lang w:eastAsia="pl-PL"/>
              </w:rPr>
              <w:t>1</w:t>
            </w:r>
          </w:p>
        </w:tc>
        <w:tc>
          <w:tcPr>
            <w:tcW w:w="2461" w:type="dxa"/>
            <w:vAlign w:val="center"/>
          </w:tcPr>
          <w:p w14:paraId="0F2F41E0" w14:textId="0EA06102" w:rsidR="004A7E90" w:rsidRPr="00BB598A" w:rsidRDefault="00781AD8" w:rsidP="000C27C3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pl-PL"/>
              </w:rPr>
            </w:pPr>
            <w:r>
              <w:rPr>
                <w:rFonts w:ascii="Arial" w:hAnsi="Arial" w:cs="Arial"/>
                <w:sz w:val="20"/>
                <w:lang w:eastAsia="pl-PL"/>
              </w:rPr>
              <w:t>Dioda prostownikowa</w:t>
            </w:r>
          </w:p>
        </w:tc>
        <w:tc>
          <w:tcPr>
            <w:tcW w:w="2445" w:type="dxa"/>
            <w:vAlign w:val="center"/>
          </w:tcPr>
          <w:p w14:paraId="22FEE00E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809" w:type="dxa"/>
            <w:vAlign w:val="center"/>
          </w:tcPr>
          <w:p w14:paraId="26E63CF9" w14:textId="77777777" w:rsidR="004A7E90" w:rsidRPr="00FE05A4" w:rsidRDefault="004A7E90" w:rsidP="000C27C3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</w:p>
        </w:tc>
      </w:tr>
      <w:permEnd w:id="1102120401"/>
      <w:permEnd w:id="1109143089"/>
    </w:tbl>
    <w:p w14:paraId="35206FFE" w14:textId="77777777" w:rsidR="004A7E90" w:rsidRPr="00FE05A4" w:rsidRDefault="004A7E90" w:rsidP="004A7E90">
      <w:pPr>
        <w:ind w:left="2880"/>
        <w:jc w:val="center"/>
        <w:rPr>
          <w:rFonts w:ascii="Arial" w:hAnsi="Arial" w:cs="Arial"/>
          <w:sz w:val="20"/>
          <w:lang w:eastAsia="pl-PL"/>
        </w:rPr>
      </w:pPr>
    </w:p>
    <w:p w14:paraId="387536D2" w14:textId="77777777" w:rsidR="004A7E90" w:rsidRDefault="004A7E90" w:rsidP="004A7E90">
      <w:pPr>
        <w:ind w:left="2880"/>
        <w:jc w:val="center"/>
        <w:rPr>
          <w:rFonts w:ascii="Arial" w:hAnsi="Arial" w:cs="Arial"/>
          <w:sz w:val="20"/>
          <w:lang w:eastAsia="pl-PL"/>
        </w:rPr>
      </w:pPr>
    </w:p>
    <w:p w14:paraId="03C4DE13" w14:textId="77777777" w:rsidR="004A7E90" w:rsidRPr="00FE05A4" w:rsidRDefault="004A7E90" w:rsidP="004A7E90">
      <w:pPr>
        <w:ind w:left="2880"/>
        <w:jc w:val="center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Uprawniony do składania oświadczeń woli w imieniu </w:t>
      </w:r>
      <w:r>
        <w:rPr>
          <w:rFonts w:ascii="Arial" w:hAnsi="Arial" w:cs="Arial"/>
          <w:sz w:val="20"/>
          <w:lang w:eastAsia="pl-PL"/>
        </w:rPr>
        <w:t>Wykonawcy</w:t>
      </w:r>
    </w:p>
    <w:p w14:paraId="328832D4" w14:textId="77777777" w:rsidR="004A7E90" w:rsidRPr="00FE05A4" w:rsidRDefault="004A7E90" w:rsidP="004A7E90">
      <w:pPr>
        <w:spacing w:after="120"/>
        <w:rPr>
          <w:rFonts w:ascii="Arial" w:hAnsi="Arial" w:cs="Arial"/>
          <w:sz w:val="20"/>
          <w:lang w:eastAsia="pl-PL"/>
        </w:rPr>
      </w:pPr>
    </w:p>
    <w:p w14:paraId="2E12C423" w14:textId="77777777" w:rsidR="004A7E90" w:rsidRDefault="004A7E90" w:rsidP="004A7E90">
      <w:pPr>
        <w:ind w:left="4247" w:firstLine="7"/>
        <w:rPr>
          <w:rFonts w:ascii="Arial" w:hAnsi="Arial" w:cs="Arial"/>
          <w:sz w:val="20"/>
          <w:lang w:eastAsia="pl-PL"/>
        </w:rPr>
      </w:pPr>
    </w:p>
    <w:p w14:paraId="20FB3361" w14:textId="77777777" w:rsidR="004A7E90" w:rsidRDefault="004A7E90" w:rsidP="004A7E90">
      <w:pPr>
        <w:ind w:left="4247" w:firstLine="7"/>
        <w:rPr>
          <w:rFonts w:ascii="Arial" w:hAnsi="Arial" w:cs="Arial"/>
          <w:sz w:val="20"/>
          <w:lang w:eastAsia="pl-PL"/>
        </w:rPr>
      </w:pPr>
    </w:p>
    <w:p w14:paraId="5FEEE0B6" w14:textId="77777777" w:rsidR="004A7E90" w:rsidRPr="00FE05A4" w:rsidRDefault="004A7E90" w:rsidP="004A7E90">
      <w:pPr>
        <w:ind w:left="4247" w:firstLine="7"/>
        <w:rPr>
          <w:rFonts w:ascii="Arial" w:hAnsi="Arial" w:cs="Arial"/>
          <w:sz w:val="20"/>
          <w:lang w:eastAsia="pl-PL"/>
        </w:rPr>
      </w:pPr>
      <w:permStart w:id="1655593231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....................................................................</w:t>
      </w:r>
      <w:permEnd w:id="1655593231"/>
    </w:p>
    <w:p w14:paraId="6A2F831A" w14:textId="77777777" w:rsidR="004A7E90" w:rsidRPr="00FE05A4" w:rsidRDefault="004A7E90" w:rsidP="004A7E90">
      <w:pPr>
        <w:ind w:left="5390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>(podpis i pieczęć)</w:t>
      </w:r>
    </w:p>
    <w:p w14:paraId="3BC5663F" w14:textId="77777777" w:rsidR="004A7E90" w:rsidRPr="00FE05A4" w:rsidRDefault="004A7E90" w:rsidP="004A7E90">
      <w:pPr>
        <w:rPr>
          <w:rFonts w:ascii="Arial" w:hAnsi="Arial" w:cs="Arial"/>
          <w:sz w:val="20"/>
          <w:lang w:eastAsia="pl-PL"/>
        </w:rPr>
      </w:pPr>
    </w:p>
    <w:p w14:paraId="1EF044A6" w14:textId="77777777" w:rsidR="004A7E90" w:rsidRPr="00FE05A4" w:rsidRDefault="004A7E90" w:rsidP="004A7E90">
      <w:pPr>
        <w:ind w:left="4480"/>
        <w:rPr>
          <w:rFonts w:ascii="Arial" w:hAnsi="Arial" w:cs="Arial"/>
          <w:b/>
          <w:bCs/>
          <w:i/>
          <w:iCs/>
          <w:color w:val="000000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Data </w:t>
      </w:r>
      <w:permStart w:id="862198409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</w:t>
      </w:r>
      <w:permEnd w:id="862198409"/>
    </w:p>
    <w:p w14:paraId="02864BE8" w14:textId="77777777" w:rsidR="004A7E90" w:rsidRDefault="004A7E90" w:rsidP="004A7E90">
      <w:pPr>
        <w:rPr>
          <w:rFonts w:cstheme="minorHAnsi"/>
        </w:rPr>
      </w:pPr>
    </w:p>
    <w:p w14:paraId="751AAE36" w14:textId="77777777" w:rsidR="004A7E90" w:rsidRDefault="004A7E90" w:rsidP="004A7E90">
      <w:pPr>
        <w:rPr>
          <w:b/>
        </w:rPr>
      </w:pPr>
    </w:p>
    <w:p w14:paraId="0286283C" w14:textId="1E13963B" w:rsidR="004A7E90" w:rsidRDefault="004A7E90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707726BA" w14:textId="77777777" w:rsidR="004A7E90" w:rsidRDefault="004A7E90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p w14:paraId="09DCA641" w14:textId="76D16A65" w:rsidR="00BE201B" w:rsidRDefault="00BE201B" w:rsidP="00BE201B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3F4BE5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ZAŁĄCZNIK NR </w:t>
      </w:r>
      <w:r w:rsidR="0098741D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9</w:t>
      </w:r>
      <w:r w:rsidRPr="003F4BE5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 </w:t>
      </w:r>
      <w:r w:rsidR="00013874" w:rsidRPr="003F4BE5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WYKAZ MATERIAŁÓW RÓWNOWAŻNYCH</w:t>
      </w:r>
    </w:p>
    <w:p w14:paraId="77F67515" w14:textId="77777777" w:rsidR="00013874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6F9BBFC" w14:textId="4EC48A5F" w:rsidR="00013874" w:rsidRPr="00013874" w:rsidRDefault="00013874" w:rsidP="00013874">
      <w:pPr>
        <w:spacing w:before="120" w:after="120" w:line="276" w:lineRule="auto"/>
        <w:jc w:val="both"/>
        <w:rPr>
          <w:rFonts w:ascii="Aptos" w:eastAsia="Times New Roman" w:hAnsi="Aptos" w:cs="Calibri"/>
          <w:b/>
          <w:bCs/>
        </w:rPr>
      </w:pPr>
      <w:r w:rsidRPr="00013874">
        <w:rPr>
          <w:rFonts w:ascii="Aptos" w:eastAsia="Times New Roman" w:hAnsi="Aptos" w:cs="Calibri"/>
        </w:rPr>
        <w:t>Dotyczy postępowania zakupowego</w:t>
      </w:r>
      <w:r w:rsidRPr="00013874">
        <w:rPr>
          <w:rFonts w:ascii="Aptos" w:eastAsia="Times New Roman" w:hAnsi="Aptos" w:cs="Calibri"/>
          <w:b/>
          <w:bCs/>
        </w:rPr>
        <w:t xml:space="preserve"> nr </w:t>
      </w:r>
      <w:sdt>
        <w:sdtPr>
          <w:rPr>
            <w:b/>
            <w:bCs/>
          </w:rPr>
          <w:alias w:val="AUTOMAT - NIE uzupełniaj"/>
          <w:tag w:val=""/>
          <w:id w:val="-303002528"/>
          <w:placeholder>
            <w:docPart w:val="E653D22A2D694113AA18148CA626A2F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>
            <w:rPr>
              <w:b/>
              <w:bCs/>
            </w:rPr>
            <w:t>POST/HZ/EO/HZL/00064/2026</w:t>
          </w:r>
        </w:sdtContent>
      </w:sdt>
      <w:r w:rsidR="00C84A14" w:rsidRPr="00013874">
        <w:rPr>
          <w:rFonts w:ascii="Aptos" w:eastAsia="Times New Roman" w:hAnsi="Aptos" w:cs="Calibri"/>
        </w:rPr>
        <w:t xml:space="preserve"> </w:t>
      </w:r>
      <w:r w:rsidRPr="00013874">
        <w:rPr>
          <w:rFonts w:ascii="Aptos" w:eastAsia="Times New Roman" w:hAnsi="Aptos" w:cs="Calibri"/>
        </w:rPr>
        <w:t xml:space="preserve">prowadzonego w trybie przetargu nieograniczonego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350643297"/>
          <w:placeholder>
            <w:docPart w:val="3B85470204894382802A0808000007A6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rFonts w:ascii="Verdana" w:hAnsi="Verdana" w:cstheme="majorBidi"/>
              <w:b/>
              <w:bCs/>
              <w:szCs w:val="26"/>
            </w:rPr>
            <w:t>Dostawa materiałów - diody do modernizacji zespołów prostownikowych</w:t>
          </w:r>
        </w:sdtContent>
      </w:sdt>
    </w:p>
    <w:p w14:paraId="65ADB5B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54223C5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 xml:space="preserve">Nazwa i adres Wykonawcy: </w:t>
      </w:r>
      <w:permStart w:id="371334309" w:edGrp="everyone"/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………………………………………………………………………………………………..</w:t>
      </w:r>
      <w:permEnd w:id="371334309"/>
    </w:p>
    <w:p w14:paraId="4071111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4CAAAB5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Składając ofertę w ww. postępowaniu w oparciu o zasady zawarte w Umowie wraz załącznikami,</w:t>
      </w:r>
    </w:p>
    <w:p w14:paraId="4A7C746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OŚWIADCZAM, ŻE:</w:t>
      </w:r>
    </w:p>
    <w:p w14:paraId="238ABC6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podane w poniższej tabeli rozwiązania równoważne:</w:t>
      </w:r>
    </w:p>
    <w:p w14:paraId="1C69C61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>nie spowodowują zmiany terminu realizacji Przedmiotu Umowy,</w:t>
      </w:r>
    </w:p>
    <w:p w14:paraId="20E0DC3D" w14:textId="77777777" w:rsidR="00013874" w:rsidRPr="00013874" w:rsidRDefault="00013874" w:rsidP="00013874">
      <w:pPr>
        <w:spacing w:before="120" w:after="120" w:line="276" w:lineRule="auto"/>
        <w:ind w:left="709" w:hanging="709"/>
        <w:jc w:val="both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 xml:space="preserve">posiadają parametry nie gorsze niż te, które są określone w </w:t>
      </w:r>
      <w:r w:rsidRPr="00013874">
        <w:rPr>
          <w:rFonts w:ascii="Aptos" w:eastAsia="Times New Roman" w:hAnsi="Aptos" w:cs="Calibri"/>
          <w:b/>
          <w:bCs/>
        </w:rPr>
        <w:t>Załączniku nr 1 do SWZ (OPZ wraz z załącznikami)</w:t>
      </w:r>
      <w:r w:rsidRPr="00013874">
        <w:rPr>
          <w:rFonts w:ascii="Aptos" w:eastAsia="Times New Roman" w:hAnsi="Aptos" w:cs="Calibri"/>
        </w:rPr>
        <w:t xml:space="preserve"> np. dobrane przez projektanta w Dokumentacji Projektowej oraz nie gorsze niż te określone w Standardach Technicznych (</w:t>
      </w:r>
      <w:r w:rsidRPr="00013874">
        <w:rPr>
          <w:rFonts w:ascii="Aptos" w:eastAsia="Times New Roman" w:hAnsi="Aptos" w:cs="Calibri"/>
          <w:i/>
          <w:iCs/>
        </w:rPr>
        <w:t>jeśli zostały udostępnione wraz z dokumentacją postępowania</w:t>
      </w:r>
      <w:r w:rsidRPr="00013874">
        <w:rPr>
          <w:rFonts w:ascii="Aptos" w:eastAsia="Times New Roman" w:hAnsi="Aptos" w:cs="Calibri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6D6DC40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 xml:space="preserve">Na potwierdzenie powyższego przedkładamy </w:t>
      </w:r>
      <w:r w:rsidRPr="00013874">
        <w:rPr>
          <w:rFonts w:ascii="Aptos" w:eastAsia="Times New Roman" w:hAnsi="Aptos" w:cs="Calibri"/>
          <w:vertAlign w:val="superscript"/>
        </w:rPr>
        <w:footnoteReference w:id="5"/>
      </w:r>
      <w:r w:rsidRPr="00013874">
        <w:rPr>
          <w:rFonts w:ascii="Aptos" w:eastAsia="Times New Roman" w:hAnsi="Aptos" w:cs="Calibri"/>
        </w:rPr>
        <w:t>:</w:t>
      </w:r>
    </w:p>
    <w:p w14:paraId="2705753E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</w:r>
      <w:permStart w:id="1019880594" w:edGrp="everyone"/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…………………………………………………………………………………………………………………………………………</w:t>
      </w:r>
    </w:p>
    <w:p w14:paraId="176F906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2E02D6AB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DF23A8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013874" w:rsidRPr="00013874" w14:paraId="7BA9CBB0" w14:textId="77777777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ermEnd w:id="1019880594"/>
          <w:p w14:paraId="10BB65A5" w14:textId="77777777" w:rsidR="00013874" w:rsidRPr="00013874" w:rsidRDefault="00013874" w:rsidP="00013874">
            <w:pPr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2B4F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2A4C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316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CF4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określonego w dokumentacji projektowej</w:t>
            </w:r>
          </w:p>
        </w:tc>
      </w:tr>
      <w:tr w:rsidR="00013874" w:rsidRPr="00013874" w14:paraId="387DAD34" w14:textId="77777777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0F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permStart w:id="35927950" w:edGrp="everyone"/>
            <w:r w:rsidRPr="00013874">
              <w:rPr>
                <w:rFonts w:cs="Calibri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25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088268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23B94C4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6C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82C2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B62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14F14583" w14:textId="77777777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79F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B1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A5D2DA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53AE0AC8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8B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690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1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326EB625" w14:textId="77777777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7FE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F3B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036F180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46DB97E3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7E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9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544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29FD8913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741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33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63F154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D20E02C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07A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FA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083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5C046836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C50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0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6530731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EBB581A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9C3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025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46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permEnd w:id="35927950"/>
    </w:tbl>
    <w:p w14:paraId="301EB8C8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5A3B05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lastRenderedPageBreak/>
        <w:t>Załączniki (karty katalogowe, deklaracje zgodności, certyfikaty, aprobaty techniczne i dopuszczenia do stosowania określone przepisami prawa):</w:t>
      </w:r>
    </w:p>
    <w:p w14:paraId="13B0D1B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</w:r>
      <w:permStart w:id="1242769131" w:edGrp="everyone"/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…………………………………………………………………………………………………………………………………………</w:t>
      </w:r>
    </w:p>
    <w:p w14:paraId="016A711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6B8037E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0ED382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ermEnd w:id="1242769131"/>
    <w:p w14:paraId="17907EE6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1D60F6A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BE327E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permStart w:id="350101809" w:edGrp="everyone"/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………………………………………………………………………………………………..</w:t>
      </w:r>
      <w:permEnd w:id="350101809"/>
      <w:r w:rsidRPr="00013874">
        <w:rPr>
          <w:rFonts w:ascii="Aptos" w:eastAsia="Times New Roman" w:hAnsi="Aptos" w:cs="Calibri"/>
        </w:rPr>
        <w:tab/>
      </w:r>
      <w:r w:rsidRPr="00013874">
        <w:rPr>
          <w:rFonts w:ascii="Aptos" w:eastAsia="Times New Roman" w:hAnsi="Aptos" w:cs="Calibri"/>
        </w:rPr>
        <w:tab/>
      </w:r>
      <w:permStart w:id="1548486975" w:edGrp="everyone"/>
      <w:r w:rsidRPr="00013874">
        <w:rPr>
          <w:rFonts w:ascii="Aptos" w:eastAsia="Times New Roman" w:hAnsi="Aptos" w:cs="Calibri"/>
        </w:rPr>
        <w:t>……………………………………………</w:t>
      </w:r>
      <w:permEnd w:id="1548486975"/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38"/>
      </w:tblGrid>
      <w:tr w:rsidR="00013874" w:rsidRPr="00013874" w14:paraId="739266E7" w14:textId="77777777">
        <w:tc>
          <w:tcPr>
            <w:tcW w:w="5245" w:type="dxa"/>
            <w:hideMark/>
          </w:tcPr>
          <w:p w14:paraId="447DB9F4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2653AFF7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(data i podpis)</w:t>
            </w:r>
          </w:p>
        </w:tc>
      </w:tr>
    </w:tbl>
    <w:p w14:paraId="52829365" w14:textId="77777777" w:rsidR="00013874" w:rsidRPr="00013874" w:rsidRDefault="00013874" w:rsidP="00013874">
      <w:pPr>
        <w:rPr>
          <w:rFonts w:ascii="Aptos" w:eastAsia="Aptos" w:hAnsi="Aptos" w:cs="Times New Roman"/>
        </w:rPr>
      </w:pPr>
    </w:p>
    <w:p w14:paraId="2D7D7FAF" w14:textId="77777777" w:rsidR="00013874" w:rsidRPr="00535E9B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1A40413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9F96C6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0E393352" w14:textId="28A3A7CF" w:rsidR="00C16DA9" w:rsidRDefault="00C16DA9">
      <w:pPr>
        <w:rPr>
          <w:b/>
        </w:rPr>
      </w:pPr>
    </w:p>
    <w:sectPr w:rsidR="00C16DA9" w:rsidSect="00582CE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6704" w14:textId="77777777" w:rsidR="000159EC" w:rsidRDefault="000159EC" w:rsidP="00582CE9">
      <w:pPr>
        <w:spacing w:after="0"/>
      </w:pPr>
      <w:r>
        <w:separator/>
      </w:r>
    </w:p>
  </w:endnote>
  <w:endnote w:type="continuationSeparator" w:id="0">
    <w:p w14:paraId="57AE8F8F" w14:textId="77777777" w:rsidR="000159EC" w:rsidRDefault="000159EC" w:rsidP="00582CE9">
      <w:pPr>
        <w:spacing w:after="0"/>
      </w:pPr>
      <w:r>
        <w:continuationSeparator/>
      </w:r>
    </w:p>
  </w:endnote>
  <w:endnote w:type="continuationNotice" w:id="1">
    <w:p w14:paraId="7676A14B" w14:textId="77777777" w:rsidR="000159EC" w:rsidRDefault="00015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14362" w14:textId="77777777" w:rsidR="000159EC" w:rsidRDefault="000159EC" w:rsidP="00582CE9">
      <w:pPr>
        <w:spacing w:after="0"/>
      </w:pPr>
      <w:r>
        <w:separator/>
      </w:r>
    </w:p>
  </w:footnote>
  <w:footnote w:type="continuationSeparator" w:id="0">
    <w:p w14:paraId="60902403" w14:textId="77777777" w:rsidR="000159EC" w:rsidRDefault="000159EC" w:rsidP="00582CE9">
      <w:pPr>
        <w:spacing w:after="0"/>
      </w:pPr>
      <w:r>
        <w:continuationSeparator/>
      </w:r>
    </w:p>
  </w:footnote>
  <w:footnote w:type="continuationNotice" w:id="1">
    <w:p w14:paraId="03F88F01" w14:textId="77777777" w:rsidR="000159EC" w:rsidRDefault="000159EC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765D5DAF" w14:textId="77777777" w:rsidR="00013874" w:rsidRDefault="00013874" w:rsidP="00013874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36E35286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1F36C0">
                <w:rPr>
                  <w:rFonts w:cstheme="minorHAnsi"/>
                  <w:b/>
                </w:rPr>
                <w:t>POST/HZ/EO/HZL/00064/2026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4F72E5AC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1F36C0">
                <w:rPr>
                  <w:rFonts w:cstheme="minorHAnsi"/>
                  <w:b/>
                </w:rPr>
                <w:t>POST/HZ/EO/HZL/00064/2026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6045C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C3D625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046F0"/>
    <w:multiLevelType w:val="multilevel"/>
    <w:tmpl w:val="9C644EC8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9"/>
  </w:num>
  <w:num w:numId="3" w16cid:durableId="1075207173">
    <w:abstractNumId w:val="22"/>
  </w:num>
  <w:num w:numId="4" w16cid:durableId="1978100265">
    <w:abstractNumId w:val="7"/>
  </w:num>
  <w:num w:numId="5" w16cid:durableId="639697964">
    <w:abstractNumId w:val="28"/>
  </w:num>
  <w:num w:numId="6" w16cid:durableId="1032389716">
    <w:abstractNumId w:val="24"/>
  </w:num>
  <w:num w:numId="7" w16cid:durableId="459766847">
    <w:abstractNumId w:val="14"/>
  </w:num>
  <w:num w:numId="8" w16cid:durableId="1784031032">
    <w:abstractNumId w:val="3"/>
  </w:num>
  <w:num w:numId="9" w16cid:durableId="2137291608">
    <w:abstractNumId w:val="15"/>
  </w:num>
  <w:num w:numId="10" w16cid:durableId="1773235487">
    <w:abstractNumId w:val="23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7"/>
  </w:num>
  <w:num w:numId="13" w16cid:durableId="664282622">
    <w:abstractNumId w:val="27"/>
  </w:num>
  <w:num w:numId="14" w16cid:durableId="2126463532">
    <w:abstractNumId w:val="25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9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30"/>
  </w:num>
  <w:num w:numId="21" w16cid:durableId="407768572">
    <w:abstractNumId w:val="13"/>
  </w:num>
  <w:num w:numId="22" w16cid:durableId="754594737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2"/>
  </w:num>
  <w:num w:numId="25" w16cid:durableId="412556057">
    <w:abstractNumId w:val="16"/>
  </w:num>
  <w:num w:numId="26" w16cid:durableId="135568649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8"/>
  </w:num>
  <w:num w:numId="28" w16cid:durableId="711342084">
    <w:abstractNumId w:val="26"/>
  </w:num>
  <w:num w:numId="29" w16cid:durableId="1136098614">
    <w:abstractNumId w:val="6"/>
  </w:num>
  <w:num w:numId="30" w16cid:durableId="1781100722">
    <w:abstractNumId w:val="21"/>
  </w:num>
  <w:num w:numId="31" w16cid:durableId="109975843">
    <w:abstractNumId w:val="29"/>
  </w:num>
  <w:num w:numId="32" w16cid:durableId="2089383420">
    <w:abstractNumId w:val="20"/>
  </w:num>
  <w:num w:numId="33" w16cid:durableId="2027713133">
    <w:abstractNumId w:val="8"/>
  </w:num>
  <w:num w:numId="34" w16cid:durableId="624966171">
    <w:abstractNumId w:val="11"/>
  </w:num>
  <w:num w:numId="35" w16cid:durableId="272977111">
    <w:abstractNumId w:val="19"/>
  </w:num>
  <w:num w:numId="36" w16cid:durableId="1505588739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1" w:cryptProviderType="rsaAES" w:cryptAlgorithmClass="hash" w:cryptAlgorithmType="typeAny" w:cryptAlgorithmSid="14" w:cryptSpinCount="100000" w:hash="3dv1Xzw7kAioPPpETW2CcPhkAdEk2xrpvI4tzyPOpmoIYLbtALkmdcKxflkTOncJP6KYYk0NC1ZtpZKiJzdIlA==" w:salt="3LAt+p72iCllvW54UyV12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9EC"/>
    <w:rsid w:val="00016A9D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1D5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39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25FB"/>
    <w:rsid w:val="0009348B"/>
    <w:rsid w:val="0009352A"/>
    <w:rsid w:val="00093811"/>
    <w:rsid w:val="00093CC8"/>
    <w:rsid w:val="00094892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1EC5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4EBC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38B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2E7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AF9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690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77CE0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832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C0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179E5"/>
    <w:rsid w:val="00220868"/>
    <w:rsid w:val="00220EDE"/>
    <w:rsid w:val="0022137E"/>
    <w:rsid w:val="0022141A"/>
    <w:rsid w:val="002214B9"/>
    <w:rsid w:val="00221552"/>
    <w:rsid w:val="00221674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D5B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5D7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166C"/>
    <w:rsid w:val="00272170"/>
    <w:rsid w:val="002725EA"/>
    <w:rsid w:val="00272886"/>
    <w:rsid w:val="002728F4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34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630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648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77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46D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2F7792"/>
    <w:rsid w:val="003004F0"/>
    <w:rsid w:val="00300ED4"/>
    <w:rsid w:val="00301390"/>
    <w:rsid w:val="00301E89"/>
    <w:rsid w:val="003021FD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410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A55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0D4"/>
    <w:rsid w:val="0035623B"/>
    <w:rsid w:val="00356461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636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0661"/>
    <w:rsid w:val="003C073F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289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BB7"/>
    <w:rsid w:val="003F3BF3"/>
    <w:rsid w:val="003F4307"/>
    <w:rsid w:val="003F489F"/>
    <w:rsid w:val="003F4BE5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17CB6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0DC0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3F9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6ED2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5E5"/>
    <w:rsid w:val="0049077F"/>
    <w:rsid w:val="0049085B"/>
    <w:rsid w:val="00490ABA"/>
    <w:rsid w:val="00490D30"/>
    <w:rsid w:val="00490E12"/>
    <w:rsid w:val="00490F68"/>
    <w:rsid w:val="00491382"/>
    <w:rsid w:val="004914E3"/>
    <w:rsid w:val="00491559"/>
    <w:rsid w:val="00491DBC"/>
    <w:rsid w:val="0049233C"/>
    <w:rsid w:val="00492A47"/>
    <w:rsid w:val="0049358A"/>
    <w:rsid w:val="00493CA0"/>
    <w:rsid w:val="00494140"/>
    <w:rsid w:val="004946B5"/>
    <w:rsid w:val="00495ED1"/>
    <w:rsid w:val="00495F2D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E90"/>
    <w:rsid w:val="004A7FCD"/>
    <w:rsid w:val="004B030F"/>
    <w:rsid w:val="004B05D0"/>
    <w:rsid w:val="004B0929"/>
    <w:rsid w:val="004B0DFF"/>
    <w:rsid w:val="004B1B3E"/>
    <w:rsid w:val="004B223B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37D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D7C21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4A6"/>
    <w:rsid w:val="004F5656"/>
    <w:rsid w:val="004F5B9D"/>
    <w:rsid w:val="004F6724"/>
    <w:rsid w:val="004F689F"/>
    <w:rsid w:val="004F6DF9"/>
    <w:rsid w:val="004F711E"/>
    <w:rsid w:val="004F78B0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7C5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32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B7F9E"/>
    <w:rsid w:val="005C0B0A"/>
    <w:rsid w:val="005C0D10"/>
    <w:rsid w:val="005C0E7E"/>
    <w:rsid w:val="005C147C"/>
    <w:rsid w:val="005C1493"/>
    <w:rsid w:val="005C1532"/>
    <w:rsid w:val="005C1B3C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3C05"/>
    <w:rsid w:val="005F444D"/>
    <w:rsid w:val="005F487D"/>
    <w:rsid w:val="005F49A6"/>
    <w:rsid w:val="005F4B0F"/>
    <w:rsid w:val="005F4DF8"/>
    <w:rsid w:val="005F54EC"/>
    <w:rsid w:val="005F5CD1"/>
    <w:rsid w:val="005F5DBE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AC9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8D3"/>
    <w:rsid w:val="00634AD2"/>
    <w:rsid w:val="0063500A"/>
    <w:rsid w:val="00635207"/>
    <w:rsid w:val="006357FF"/>
    <w:rsid w:val="00636C73"/>
    <w:rsid w:val="00636CF9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3DA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821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2AF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0B"/>
    <w:rsid w:val="006A5A14"/>
    <w:rsid w:val="006A61CC"/>
    <w:rsid w:val="006A67A7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5AF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611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AD8"/>
    <w:rsid w:val="00781E29"/>
    <w:rsid w:val="00781F34"/>
    <w:rsid w:val="00782AF2"/>
    <w:rsid w:val="007830E0"/>
    <w:rsid w:val="007834BC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031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B7975"/>
    <w:rsid w:val="007C05B9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3680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5D44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579FC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3E8F"/>
    <w:rsid w:val="0086435F"/>
    <w:rsid w:val="0086469D"/>
    <w:rsid w:val="008646B8"/>
    <w:rsid w:val="00865341"/>
    <w:rsid w:val="00865A50"/>
    <w:rsid w:val="00866451"/>
    <w:rsid w:val="008669AF"/>
    <w:rsid w:val="0086728B"/>
    <w:rsid w:val="00867435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2CD5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01E"/>
    <w:rsid w:val="009671EF"/>
    <w:rsid w:val="00967242"/>
    <w:rsid w:val="00967F21"/>
    <w:rsid w:val="0097002C"/>
    <w:rsid w:val="0097051D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41D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5C1B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16B"/>
    <w:rsid w:val="00A245AC"/>
    <w:rsid w:val="00A24807"/>
    <w:rsid w:val="00A248DB"/>
    <w:rsid w:val="00A24A1D"/>
    <w:rsid w:val="00A24C07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1F20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A0E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BFA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22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8B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032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DC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5CB"/>
    <w:rsid w:val="00D34B4B"/>
    <w:rsid w:val="00D34F09"/>
    <w:rsid w:val="00D34F30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26A"/>
    <w:rsid w:val="00D63DAB"/>
    <w:rsid w:val="00D64850"/>
    <w:rsid w:val="00D648EA"/>
    <w:rsid w:val="00D649EF"/>
    <w:rsid w:val="00D64F03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0EBB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6B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3B1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207"/>
    <w:rsid w:val="00E26782"/>
    <w:rsid w:val="00E2785D"/>
    <w:rsid w:val="00E27A34"/>
    <w:rsid w:val="00E3023C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CC8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478B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B98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0C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69F1"/>
    <w:rsid w:val="00F46EBE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375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02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78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C55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023C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5C1B3C"/>
    <w:pPr>
      <w:numPr>
        <w:ilvl w:val="3"/>
        <w:numId w:val="17"/>
      </w:numPr>
      <w:ind w:left="241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C1B3C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E653D22A2D694113AA18148CA626A2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79531A-0693-43F3-9A46-8A29EB9B47BF}"/>
      </w:docPartPr>
      <w:docPartBody>
        <w:p w:rsidR="0034757F" w:rsidRDefault="0034757F" w:rsidP="0034757F">
          <w:pPr>
            <w:pStyle w:val="E653D22A2D694113AA18148CA626A2F1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3B85470204894382802A080800000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C16110-7758-4C28-B0EF-EF6D4866D5DA}"/>
      </w:docPartPr>
      <w:docPartBody>
        <w:p w:rsidR="0034757F" w:rsidRDefault="0034757F" w:rsidP="0034757F">
          <w:pPr>
            <w:pStyle w:val="3B85470204894382802A0808000007A6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4AC615E4FBD040ADA8C4A8BBFAF66F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FF2080-8294-4E2C-9110-86A24484887C}"/>
      </w:docPartPr>
      <w:docPartBody>
        <w:p w:rsidR="00A03ECF" w:rsidRDefault="00EC7E2B" w:rsidP="00EC7E2B">
          <w:pPr>
            <w:pStyle w:val="4AC615E4FBD040ADA8C4A8BBFAF66FD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2318E0E46934B448100EB87CEBB4C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4AF99D-A0E5-4DD2-8EAA-D38866F01DAD}"/>
      </w:docPartPr>
      <w:docPartBody>
        <w:p w:rsidR="00A03ECF" w:rsidRDefault="00EC7E2B" w:rsidP="00EC7E2B">
          <w:pPr>
            <w:pStyle w:val="B2318E0E46934B448100EB87CEBB4C58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516F1"/>
    <w:rsid w:val="000874EA"/>
    <w:rsid w:val="000F0A07"/>
    <w:rsid w:val="00107AB3"/>
    <w:rsid w:val="00121433"/>
    <w:rsid w:val="00162D46"/>
    <w:rsid w:val="001D53DD"/>
    <w:rsid w:val="00290630"/>
    <w:rsid w:val="002B2B2E"/>
    <w:rsid w:val="00330410"/>
    <w:rsid w:val="0034757F"/>
    <w:rsid w:val="003560D4"/>
    <w:rsid w:val="004D287B"/>
    <w:rsid w:val="00525EC6"/>
    <w:rsid w:val="00555740"/>
    <w:rsid w:val="005707C5"/>
    <w:rsid w:val="005D671E"/>
    <w:rsid w:val="005F5DBE"/>
    <w:rsid w:val="00666CAD"/>
    <w:rsid w:val="006B20E5"/>
    <w:rsid w:val="00864DDF"/>
    <w:rsid w:val="00956DF5"/>
    <w:rsid w:val="009C116D"/>
    <w:rsid w:val="00A03ECF"/>
    <w:rsid w:val="00A174BF"/>
    <w:rsid w:val="00A2416B"/>
    <w:rsid w:val="00A24C07"/>
    <w:rsid w:val="00A3628F"/>
    <w:rsid w:val="00A60B21"/>
    <w:rsid w:val="00A71CFC"/>
    <w:rsid w:val="00AF522D"/>
    <w:rsid w:val="00C11E72"/>
    <w:rsid w:val="00C44945"/>
    <w:rsid w:val="00C45B45"/>
    <w:rsid w:val="00CB59C6"/>
    <w:rsid w:val="00CB7D1B"/>
    <w:rsid w:val="00CE0534"/>
    <w:rsid w:val="00D039C9"/>
    <w:rsid w:val="00D247F1"/>
    <w:rsid w:val="00D31579"/>
    <w:rsid w:val="00D64F03"/>
    <w:rsid w:val="00D72AA2"/>
    <w:rsid w:val="00DA0DC3"/>
    <w:rsid w:val="00DA7C0F"/>
    <w:rsid w:val="00DB52C8"/>
    <w:rsid w:val="00DC2984"/>
    <w:rsid w:val="00E25CAE"/>
    <w:rsid w:val="00E40772"/>
    <w:rsid w:val="00EC7E2B"/>
    <w:rsid w:val="00EF37F7"/>
    <w:rsid w:val="00F064B8"/>
    <w:rsid w:val="00F4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C7E2B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E653D22A2D694113AA18148CA626A2F1">
    <w:name w:val="E653D22A2D694113AA18148CA626A2F1"/>
    <w:rsid w:val="0034757F"/>
  </w:style>
  <w:style w:type="paragraph" w:customStyle="1" w:styleId="3B85470204894382802A0808000007A6">
    <w:name w:val="3B85470204894382802A0808000007A6"/>
    <w:rsid w:val="0034757F"/>
  </w:style>
  <w:style w:type="paragraph" w:customStyle="1" w:styleId="4AC615E4FBD040ADA8C4A8BBFAF66FDB">
    <w:name w:val="4AC615E4FBD040ADA8C4A8BBFAF66FDB"/>
    <w:rsid w:val="00EC7E2B"/>
  </w:style>
  <w:style w:type="paragraph" w:customStyle="1" w:styleId="B2318E0E46934B448100EB87CEBB4C58">
    <w:name w:val="B2318E0E46934B448100EB87CEBB4C58"/>
    <w:rsid w:val="00EC7E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Dostawa materiałów - diody do modernizacji zespołów prostownikowych</CompanyAddress>
  <CompanyPhone/>
  <CompanyFax>120 dni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nr 2, 3, 7, 8, 9 do SWZ.docx</dmsv2BaseFileName>
    <dmsv2BaseDisplayName xmlns="http://schemas.microsoft.com/sharepoint/v3">Załączniki nr 2, 3, 7, 8, 9 do SWZ</dmsv2BaseDisplayName>
    <dmsv2SWPP2ObjectNumber xmlns="http://schemas.microsoft.com/sharepoint/v3">POST/HZ/EO/HZL/00064/2026                         </dmsv2SWPP2ObjectNumber>
    <dmsv2SWPP2SumMD5 xmlns="http://schemas.microsoft.com/sharepoint/v3">cddf46cbfd54d02839560b802eeeb2dc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25051012</dmsv2BaseClientSystemDocumentID>
    <dmsv2BaseModifiedByID xmlns="http://schemas.microsoft.com/sharepoint/v3">1A600014</dmsv2BaseModifiedByID>
    <dmsv2BaseCreatedByID xmlns="http://schemas.microsoft.com/sharepoint/v3">1A600014</dmsv2BaseCreatedByID>
    <dmsv2SWPP2ObjectDepartment xmlns="http://schemas.microsoft.com/sharepoint/v3">00000001001j</dmsv2SWPP2ObjectDepartment>
    <dmsv2SWPP2ObjectName xmlns="http://schemas.microsoft.com/sharepoint/v3">Postępowanie</dmsv2SWPP2ObjectName>
    <_dlc_DocId xmlns="a19cb1c7-c5c7-46d4-85ae-d83685407bba">FJ3FSM7XJ42E-1195302456-17904</_dlc_DocId>
    <_dlc_DocIdUrl xmlns="a19cb1c7-c5c7-46d4-85ae-d83685407bba">
      <Url>https://swpp2.dms.gkpge.pl/sites/43/_layouts/15/DocIdRedir.aspx?ID=FJ3FSM7XJ42E-1195302456-17904</Url>
      <Description>FJ3FSM7XJ42E-1195302456-17904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B2C8DC-11F2-4BD4-87D7-A3264A27A2CF}"/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5F13A-2815-4045-868B-A8A57BB60A4F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12</TotalTime>
  <Pages>10</Pages>
  <Words>2439</Words>
  <Characters>14639</Characters>
  <Application>Microsoft Office Word</Application>
  <DocSecurity>8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17044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POST/HZ/EO/HZL/00064/2026</dc:creator>
  <cp:keywords/>
  <dc:description/>
  <cp:lastModifiedBy>Bartosz Wrzesień</cp:lastModifiedBy>
  <cp:revision>7</cp:revision>
  <cp:lastPrinted>2024-07-17T17:21:00Z</cp:lastPrinted>
  <dcterms:created xsi:type="dcterms:W3CDTF">2026-04-27T12:12:00Z</dcterms:created>
  <dcterms:modified xsi:type="dcterms:W3CDTF">2026-04-27T12:23:00Z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0x010189100037CE20CE10D858438B692BBE9218B4E9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c09619c0-36e6-469a-94c3-78ef796ca28a</vt:lpwstr>
  </property>
</Properties>
</file>